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E13" w:rsidRPr="00E77870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William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YONGE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Cardmaker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3E13" w:rsidRDefault="00DB3E13" w:rsidP="00DB3E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DB3E1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E13" w:rsidRDefault="00DB3E13" w:rsidP="00E71FC3">
      <w:pPr>
        <w:spacing w:after="0" w:line="240" w:lineRule="auto"/>
      </w:pPr>
      <w:r>
        <w:separator/>
      </w:r>
    </w:p>
  </w:endnote>
  <w:endnote w:type="continuationSeparator" w:id="0">
    <w:p w:rsidR="00DB3E13" w:rsidRDefault="00DB3E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E13" w:rsidRDefault="00DB3E13" w:rsidP="00E71FC3">
      <w:pPr>
        <w:spacing w:after="0" w:line="240" w:lineRule="auto"/>
      </w:pPr>
      <w:r>
        <w:separator/>
      </w:r>
    </w:p>
  </w:footnote>
  <w:footnote w:type="continuationSeparator" w:id="0">
    <w:p w:rsidR="00DB3E13" w:rsidRDefault="00DB3E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E13"/>
    <w:rsid w:val="00AB52E8"/>
    <w:rsid w:val="00B16D3F"/>
    <w:rsid w:val="00DB3E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214340-0274-4C24-90E6-9FDF7D98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2016-05-01T20:52:00Z</dcterms:created>
  <dcterms:modified xsi:type="dcterms:W3CDTF">2016-05-01T20:53:00Z</dcterms:modified>
</cp:coreProperties>
</file>